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2A940D1C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509FB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Pr="00724471">
        <w:rPr>
          <w:b/>
          <w:noProof/>
          <w:sz w:val="24"/>
        </w:rPr>
        <w:t>S6-2</w:t>
      </w:r>
      <w:r w:rsidR="00177109" w:rsidRPr="00724471">
        <w:rPr>
          <w:b/>
          <w:noProof/>
          <w:sz w:val="24"/>
        </w:rPr>
        <w:t>4</w:t>
      </w:r>
      <w:r w:rsidR="00A0287F">
        <w:rPr>
          <w:b/>
          <w:noProof/>
          <w:sz w:val="24"/>
        </w:rPr>
        <w:t>1369</w:t>
      </w:r>
    </w:p>
    <w:p w14:paraId="29A30439" w14:textId="495EE07F" w:rsidR="00B5011D" w:rsidRDefault="00B509F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</w:t>
      </w:r>
      <w:r w:rsidR="0017710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15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- 19</w:t>
      </w:r>
      <w:r w:rsidR="00177109">
        <w:rPr>
          <w:rFonts w:cs="Arial"/>
          <w:b/>
          <w:bCs/>
          <w:sz w:val="22"/>
          <w:szCs w:val="22"/>
          <w:vertAlign w:val="superscript"/>
        </w:rPr>
        <w:t>t</w:t>
      </w:r>
      <w:r>
        <w:rPr>
          <w:rFonts w:cs="Arial"/>
          <w:b/>
          <w:bCs/>
          <w:sz w:val="22"/>
          <w:szCs w:val="22"/>
          <w:vertAlign w:val="superscript"/>
        </w:rPr>
        <w:t>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</w:t>
      </w:r>
      <w:r w:rsidR="00177109">
        <w:rPr>
          <w:b/>
          <w:noProof/>
          <w:sz w:val="22"/>
          <w:szCs w:val="22"/>
        </w:rPr>
        <w:t>4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</w:t>
      </w:r>
      <w:r w:rsidR="00724471">
        <w:rPr>
          <w:b/>
          <w:noProof/>
          <w:sz w:val="24"/>
        </w:rPr>
        <w:t>4</w:t>
      </w:r>
      <w:r w:rsidR="00A0287F">
        <w:rPr>
          <w:b/>
          <w:noProof/>
          <w:sz w:val="24"/>
        </w:rPr>
        <w:t>xxxx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C61CF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F6CEF">
        <w:rPr>
          <w:rFonts w:ascii="Arial" w:hAnsi="Arial" w:cs="Arial"/>
          <w:b/>
          <w:sz w:val="22"/>
          <w:szCs w:val="22"/>
        </w:rPr>
        <w:t>R</w:t>
      </w:r>
      <w:r w:rsidR="00A0287F">
        <w:rPr>
          <w:rFonts w:ascii="Arial" w:hAnsi="Arial" w:cs="Arial"/>
          <w:b/>
          <w:sz w:val="22"/>
          <w:szCs w:val="22"/>
        </w:rPr>
        <w:t>eply LS on evaluating security aspects for MC services over MC gateway UE</w:t>
      </w:r>
    </w:p>
    <w:p w14:paraId="0C8AB6DE" w14:textId="1144933B" w:rsidR="00CF6CEF" w:rsidRPr="004E3939" w:rsidRDefault="00B97703" w:rsidP="00CF6C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6CEF">
        <w:rPr>
          <w:rFonts w:ascii="Arial" w:hAnsi="Arial" w:cs="Arial"/>
          <w:b/>
          <w:bCs/>
          <w:sz w:val="22"/>
          <w:szCs w:val="22"/>
        </w:rPr>
        <w:t>(</w:t>
      </w:r>
      <w:r w:rsidR="00A0287F">
        <w:rPr>
          <w:rFonts w:ascii="Arial" w:hAnsi="Arial" w:cs="Arial"/>
          <w:b/>
          <w:bCs/>
          <w:sz w:val="22"/>
          <w:szCs w:val="22"/>
        </w:rPr>
        <w:t>S6-241010</w:t>
      </w:r>
      <w:r w:rsidR="00CF6CEF">
        <w:rPr>
          <w:rFonts w:ascii="Arial" w:hAnsi="Arial" w:cs="Arial"/>
          <w:b/>
          <w:bCs/>
          <w:sz w:val="22"/>
          <w:szCs w:val="22"/>
        </w:rPr>
        <w:t>/S3-240828</w:t>
      </w:r>
      <w:r w:rsidR="000E2C51">
        <w:rPr>
          <w:rFonts w:ascii="Arial" w:hAnsi="Arial" w:cs="Arial"/>
          <w:b/>
          <w:bCs/>
          <w:sz w:val="22"/>
          <w:szCs w:val="22"/>
        </w:rPr>
        <w:t>)</w:t>
      </w:r>
      <w:r w:rsidR="00CF6CEF">
        <w:rPr>
          <w:rFonts w:ascii="Arial" w:hAnsi="Arial" w:cs="Arial"/>
          <w:b/>
          <w:bCs/>
          <w:sz w:val="22"/>
          <w:szCs w:val="22"/>
        </w:rPr>
        <w:t xml:space="preserve"> </w:t>
      </w:r>
      <w:r w:rsidR="00CF6CEF">
        <w:rPr>
          <w:rFonts w:ascii="Arial" w:hAnsi="Arial" w:cs="Arial"/>
          <w:b/>
          <w:sz w:val="22"/>
          <w:szCs w:val="22"/>
        </w:rPr>
        <w:t>Reply LS on evaluating security aspects for MC services over MC gateway UE</w:t>
      </w:r>
    </w:p>
    <w:p w14:paraId="611B4358" w14:textId="40960A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67E0BB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</w:t>
      </w:r>
      <w:r w:rsidR="00A0287F">
        <w:rPr>
          <w:rFonts w:ascii="Arial" w:hAnsi="Arial" w:cs="Arial"/>
          <w:b/>
          <w:bCs/>
          <w:sz w:val="22"/>
          <w:szCs w:val="22"/>
        </w:rPr>
        <w:t>l-18</w:t>
      </w:r>
    </w:p>
    <w:bookmarkEnd w:id="2"/>
    <w:bookmarkEnd w:id="3"/>
    <w:bookmarkEnd w:id="4"/>
    <w:p w14:paraId="2E7963FE" w14:textId="7B2B91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87F">
        <w:rPr>
          <w:rFonts w:ascii="Arial" w:hAnsi="Arial" w:cs="Arial"/>
          <w:b/>
          <w:bCs/>
          <w:sz w:val="22"/>
          <w:szCs w:val="22"/>
        </w:rPr>
        <w:t>MCGWUE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A3220E7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SA6</w:t>
      </w:r>
    </w:p>
    <w:p w14:paraId="01147493" w14:textId="6AB0D2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A0287F">
        <w:rPr>
          <w:rFonts w:ascii="Arial" w:hAnsi="Arial" w:cs="Arial"/>
          <w:b/>
          <w:bCs/>
          <w:sz w:val="22"/>
          <w:szCs w:val="22"/>
        </w:rPr>
        <w:t>3, CT1</w:t>
      </w:r>
    </w:p>
    <w:p w14:paraId="08C8D7FD" w14:textId="309037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45ADAC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287F">
        <w:t>S6-241333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90629" w14:textId="04E57F00" w:rsidR="00A0287F" w:rsidRDefault="000E4AD8" w:rsidP="00A0287F">
      <w:r>
        <w:t xml:space="preserve">SA6 </w:t>
      </w:r>
      <w:r w:rsidR="00A0287F">
        <w:t>would like to thank SA3 for their work on updating 3GPP TS 33.180 related to the security aspects of enabling MC services to non-3GPP devices via MC gateway UE. SA6 has updated Rel-18</w:t>
      </w:r>
      <w:r w:rsidR="00117AF2">
        <w:t xml:space="preserve"> </w:t>
      </w:r>
      <w:r w:rsidR="00A0287F">
        <w:t>of 3GPP TS 23.280 to be aligned with the work done in SA3.</w:t>
      </w:r>
    </w:p>
    <w:p w14:paraId="2165723C" w14:textId="14245609" w:rsidR="00A0287F" w:rsidRDefault="00A0287F" w:rsidP="00A0287F">
      <w:r>
        <w:t xml:space="preserve">Furthermore, SA6 would like to inform CT1 about the </w:t>
      </w:r>
      <w:r w:rsidR="00E432BE">
        <w:t xml:space="preserve">progress (see the attached CR) to </w:t>
      </w:r>
      <w:r>
        <w:t xml:space="preserve">be considered in their </w:t>
      </w:r>
      <w:r w:rsidR="00E432BE">
        <w:t xml:space="preserve">Rel-18 </w:t>
      </w:r>
      <w:r>
        <w:t xml:space="preserve">work.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D6147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</w:t>
      </w:r>
      <w:r w:rsidR="002C2B2B">
        <w:rPr>
          <w:rFonts w:ascii="Arial" w:hAnsi="Arial" w:cs="Arial"/>
          <w:b/>
        </w:rPr>
        <w:t>CT1</w:t>
      </w:r>
    </w:p>
    <w:p w14:paraId="0DF0A4E9" w14:textId="01C3CDC1" w:rsidR="00B97703" w:rsidRPr="002C2B2B" w:rsidRDefault="00B97703" w:rsidP="00A0287F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2C2B2B">
        <w:rPr>
          <w:rFonts w:ascii="Arial" w:hAnsi="Arial" w:cs="Arial"/>
        </w:rPr>
        <w:t xml:space="preserve">SA6 would like </w:t>
      </w:r>
      <w:r w:rsidR="00E432BE">
        <w:rPr>
          <w:rFonts w:ascii="Arial" w:hAnsi="Arial" w:cs="Arial"/>
        </w:rPr>
        <w:t xml:space="preserve">CT1 </w:t>
      </w:r>
      <w:r w:rsidR="002C2B2B">
        <w:rPr>
          <w:rFonts w:ascii="Arial" w:hAnsi="Arial" w:cs="Arial"/>
        </w:rPr>
        <w:t xml:space="preserve">to take the above information into account.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6BD145DE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SA6#61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299D06BB" w14:textId="167B42DC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E60BC" w14:textId="77777777" w:rsidR="00D91C40" w:rsidRDefault="00D91C40">
      <w:pPr>
        <w:spacing w:after="0"/>
      </w:pPr>
      <w:r>
        <w:separator/>
      </w:r>
    </w:p>
  </w:endnote>
  <w:endnote w:type="continuationSeparator" w:id="0">
    <w:p w14:paraId="3CA01E00" w14:textId="77777777" w:rsidR="00D91C40" w:rsidRDefault="00D91C40">
      <w:pPr>
        <w:spacing w:after="0"/>
      </w:pPr>
      <w:r>
        <w:continuationSeparator/>
      </w:r>
    </w:p>
  </w:endnote>
  <w:endnote w:type="continuationNotice" w:id="1">
    <w:p w14:paraId="05F1AF0D" w14:textId="77777777" w:rsidR="00D91C40" w:rsidRDefault="00D91C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ADCD9" w14:textId="77777777" w:rsidR="00D91C40" w:rsidRDefault="00D91C40">
      <w:pPr>
        <w:spacing w:after="0"/>
      </w:pPr>
      <w:r>
        <w:separator/>
      </w:r>
    </w:p>
  </w:footnote>
  <w:footnote w:type="continuationSeparator" w:id="0">
    <w:p w14:paraId="4104DBD8" w14:textId="77777777" w:rsidR="00D91C40" w:rsidRDefault="00D91C40">
      <w:pPr>
        <w:spacing w:after="0"/>
      </w:pPr>
      <w:r>
        <w:continuationSeparator/>
      </w:r>
    </w:p>
  </w:footnote>
  <w:footnote w:type="continuationNotice" w:id="1">
    <w:p w14:paraId="3547168C" w14:textId="77777777" w:rsidR="00D91C40" w:rsidRDefault="00D91C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6860"/>
    <w:rsid w:val="000677A9"/>
    <w:rsid w:val="000706CE"/>
    <w:rsid w:val="00095BC2"/>
    <w:rsid w:val="000A5B9C"/>
    <w:rsid w:val="000A732F"/>
    <w:rsid w:val="000C2DA1"/>
    <w:rsid w:val="000E2C51"/>
    <w:rsid w:val="000E4AD8"/>
    <w:rsid w:val="000F6242"/>
    <w:rsid w:val="00117AF2"/>
    <w:rsid w:val="00136287"/>
    <w:rsid w:val="00160B8F"/>
    <w:rsid w:val="00161A3F"/>
    <w:rsid w:val="001718F1"/>
    <w:rsid w:val="00174844"/>
    <w:rsid w:val="00177109"/>
    <w:rsid w:val="001A2787"/>
    <w:rsid w:val="001A7D8E"/>
    <w:rsid w:val="001B497F"/>
    <w:rsid w:val="001B7D04"/>
    <w:rsid w:val="001D4055"/>
    <w:rsid w:val="001D4143"/>
    <w:rsid w:val="001D4FE5"/>
    <w:rsid w:val="00203497"/>
    <w:rsid w:val="002201E4"/>
    <w:rsid w:val="0024249B"/>
    <w:rsid w:val="00251B6C"/>
    <w:rsid w:val="00270389"/>
    <w:rsid w:val="0027387C"/>
    <w:rsid w:val="002954E3"/>
    <w:rsid w:val="002A6824"/>
    <w:rsid w:val="002C2B2B"/>
    <w:rsid w:val="002C576C"/>
    <w:rsid w:val="002C7FF2"/>
    <w:rsid w:val="002D2A2F"/>
    <w:rsid w:val="002E42AF"/>
    <w:rsid w:val="002F1940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7E0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F0C57"/>
    <w:rsid w:val="004F6453"/>
    <w:rsid w:val="005120F4"/>
    <w:rsid w:val="00520811"/>
    <w:rsid w:val="00520EC6"/>
    <w:rsid w:val="00524687"/>
    <w:rsid w:val="00536A26"/>
    <w:rsid w:val="005565E0"/>
    <w:rsid w:val="005662A3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15366"/>
    <w:rsid w:val="0061676E"/>
    <w:rsid w:val="00664E90"/>
    <w:rsid w:val="00665380"/>
    <w:rsid w:val="00666B2F"/>
    <w:rsid w:val="00680BC5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38C0"/>
    <w:rsid w:val="00870DA9"/>
    <w:rsid w:val="00873835"/>
    <w:rsid w:val="008858CD"/>
    <w:rsid w:val="008902A7"/>
    <w:rsid w:val="008B006E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5FCA"/>
    <w:rsid w:val="00987C98"/>
    <w:rsid w:val="0099764C"/>
    <w:rsid w:val="009A215D"/>
    <w:rsid w:val="009D1B3E"/>
    <w:rsid w:val="009E6242"/>
    <w:rsid w:val="00A0287F"/>
    <w:rsid w:val="00A1414D"/>
    <w:rsid w:val="00A20F29"/>
    <w:rsid w:val="00A317D2"/>
    <w:rsid w:val="00A33A3E"/>
    <w:rsid w:val="00A46CCB"/>
    <w:rsid w:val="00A5115E"/>
    <w:rsid w:val="00A71544"/>
    <w:rsid w:val="00A90373"/>
    <w:rsid w:val="00AA1F8F"/>
    <w:rsid w:val="00AA31A9"/>
    <w:rsid w:val="00AB61BB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33F3C"/>
    <w:rsid w:val="00B40512"/>
    <w:rsid w:val="00B5011D"/>
    <w:rsid w:val="00B509FB"/>
    <w:rsid w:val="00B72E44"/>
    <w:rsid w:val="00B97703"/>
    <w:rsid w:val="00BA0E0A"/>
    <w:rsid w:val="00BA498C"/>
    <w:rsid w:val="00BB6A1F"/>
    <w:rsid w:val="00BB6BBC"/>
    <w:rsid w:val="00BC08D2"/>
    <w:rsid w:val="00BF1230"/>
    <w:rsid w:val="00BF1DB3"/>
    <w:rsid w:val="00C04BAC"/>
    <w:rsid w:val="00C121B7"/>
    <w:rsid w:val="00C15142"/>
    <w:rsid w:val="00C17B7B"/>
    <w:rsid w:val="00C215D4"/>
    <w:rsid w:val="00C23C20"/>
    <w:rsid w:val="00C23F9F"/>
    <w:rsid w:val="00C362C0"/>
    <w:rsid w:val="00C67FFA"/>
    <w:rsid w:val="00C74A0B"/>
    <w:rsid w:val="00C7684B"/>
    <w:rsid w:val="00C913AE"/>
    <w:rsid w:val="00CB1F0E"/>
    <w:rsid w:val="00CB5ADC"/>
    <w:rsid w:val="00CC2997"/>
    <w:rsid w:val="00CD5002"/>
    <w:rsid w:val="00CD790F"/>
    <w:rsid w:val="00CE0FDD"/>
    <w:rsid w:val="00CE32A7"/>
    <w:rsid w:val="00CF3B99"/>
    <w:rsid w:val="00CF6087"/>
    <w:rsid w:val="00CF6CEF"/>
    <w:rsid w:val="00D0278F"/>
    <w:rsid w:val="00D02856"/>
    <w:rsid w:val="00D06079"/>
    <w:rsid w:val="00D144DE"/>
    <w:rsid w:val="00D207C4"/>
    <w:rsid w:val="00D209D8"/>
    <w:rsid w:val="00D25CD3"/>
    <w:rsid w:val="00D30AD3"/>
    <w:rsid w:val="00D30ADE"/>
    <w:rsid w:val="00D40853"/>
    <w:rsid w:val="00D62A0E"/>
    <w:rsid w:val="00D74376"/>
    <w:rsid w:val="00D8323B"/>
    <w:rsid w:val="00D83766"/>
    <w:rsid w:val="00D84FCE"/>
    <w:rsid w:val="00D856BD"/>
    <w:rsid w:val="00D91C40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32BE"/>
    <w:rsid w:val="00E464CC"/>
    <w:rsid w:val="00E502D0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Ericsson_R2</cp:lastModifiedBy>
  <cp:revision>225</cp:revision>
  <cp:lastPrinted>2002-04-23T07:10:00Z</cp:lastPrinted>
  <dcterms:created xsi:type="dcterms:W3CDTF">2020-01-14T15:01:00Z</dcterms:created>
  <dcterms:modified xsi:type="dcterms:W3CDTF">2024-04-18T01:43:00Z</dcterms:modified>
</cp:coreProperties>
</file>